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157DE" w14:textId="591D141F" w:rsidR="00BA00AB" w:rsidRDefault="007A027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ELLIOTT</w:t>
      </w:r>
      <w:r>
        <w:rPr>
          <w:rFonts w:cs="Times New Roman"/>
          <w:szCs w:val="24"/>
        </w:rPr>
        <w:t xml:space="preserve">        (d.ca.1493)</w:t>
      </w:r>
    </w:p>
    <w:p w14:paraId="66B26116" w14:textId="15162A79" w:rsidR="007A0271" w:rsidRDefault="007A027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Littleton.</w:t>
      </w:r>
    </w:p>
    <w:p w14:paraId="49049E42" w14:textId="77777777" w:rsidR="007A0271" w:rsidRDefault="007A0271" w:rsidP="009139A6">
      <w:pPr>
        <w:pStyle w:val="NoSpacing"/>
        <w:rPr>
          <w:rFonts w:cs="Times New Roman"/>
          <w:szCs w:val="24"/>
        </w:rPr>
      </w:pPr>
    </w:p>
    <w:p w14:paraId="6FD470D7" w14:textId="77777777" w:rsidR="007A0271" w:rsidRDefault="007A0271" w:rsidP="009139A6">
      <w:pPr>
        <w:pStyle w:val="NoSpacing"/>
        <w:rPr>
          <w:rFonts w:cs="Times New Roman"/>
          <w:szCs w:val="24"/>
        </w:rPr>
      </w:pPr>
    </w:p>
    <w:p w14:paraId="623E53E1" w14:textId="48F3C861" w:rsidR="007A0271" w:rsidRDefault="007A027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Aug.1493</w:t>
      </w:r>
      <w:r>
        <w:rPr>
          <w:rFonts w:cs="Times New Roman"/>
          <w:szCs w:val="24"/>
        </w:rPr>
        <w:tab/>
        <w:t>Probate of his Will.</w:t>
      </w:r>
    </w:p>
    <w:p w14:paraId="01AA6E93" w14:textId="08DD4452" w:rsidR="007A0271" w:rsidRDefault="007A027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PROB 11/9/391)</w:t>
      </w:r>
    </w:p>
    <w:p w14:paraId="360ECAB8" w14:textId="77777777" w:rsidR="007A0271" w:rsidRDefault="007A0271" w:rsidP="009139A6">
      <w:pPr>
        <w:pStyle w:val="NoSpacing"/>
        <w:rPr>
          <w:rFonts w:cs="Times New Roman"/>
          <w:szCs w:val="24"/>
        </w:rPr>
      </w:pPr>
    </w:p>
    <w:p w14:paraId="0C4F193B" w14:textId="77777777" w:rsidR="007A0271" w:rsidRDefault="007A0271" w:rsidP="009139A6">
      <w:pPr>
        <w:pStyle w:val="NoSpacing"/>
        <w:rPr>
          <w:rFonts w:cs="Times New Roman"/>
          <w:szCs w:val="24"/>
        </w:rPr>
      </w:pPr>
    </w:p>
    <w:p w14:paraId="5CF16997" w14:textId="6C32AD99" w:rsidR="007A0271" w:rsidRPr="007A0271" w:rsidRDefault="007A027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January 2024</w:t>
      </w:r>
    </w:p>
    <w:sectPr w:rsidR="007A0271" w:rsidRPr="007A02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311DE" w14:textId="77777777" w:rsidR="007A0271" w:rsidRDefault="007A0271" w:rsidP="009139A6">
      <w:r>
        <w:separator/>
      </w:r>
    </w:p>
  </w:endnote>
  <w:endnote w:type="continuationSeparator" w:id="0">
    <w:p w14:paraId="6E08CB01" w14:textId="77777777" w:rsidR="007A0271" w:rsidRDefault="007A02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F6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7E4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8CA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E68E1" w14:textId="77777777" w:rsidR="007A0271" w:rsidRDefault="007A0271" w:rsidP="009139A6">
      <w:r>
        <w:separator/>
      </w:r>
    </w:p>
  </w:footnote>
  <w:footnote w:type="continuationSeparator" w:id="0">
    <w:p w14:paraId="6DD78636" w14:textId="77777777" w:rsidR="007A0271" w:rsidRDefault="007A02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AC2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15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48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71"/>
    <w:rsid w:val="000666E0"/>
    <w:rsid w:val="002510B7"/>
    <w:rsid w:val="005C130B"/>
    <w:rsid w:val="007A0271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D09004"/>
  <w15:chartTrackingRefBased/>
  <w15:docId w15:val="{BBB5A342-4FD3-408B-A3F2-597CBE0C1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2024-01-11T21:42:00Z</dcterms:created>
  <dcterms:modified xsi:type="dcterms:W3CDTF">2024-01-11T21:45:00Z</dcterms:modified>
</cp:coreProperties>
</file>